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20F2D" w14:textId="6AF5A555" w:rsidR="0064063D" w:rsidRDefault="0098156E" w:rsidP="00886ECC">
      <w:pPr>
        <w:pStyle w:val="Heading1"/>
      </w:pPr>
      <w:bookmarkStart w:id="0" w:name="_GoBack"/>
      <w:bookmarkEnd w:id="0"/>
      <w:r w:rsidRPr="00404D01">
        <w:t>The 5 Best Membership Site Plugins for WordPress</w:t>
      </w:r>
    </w:p>
    <w:p w14:paraId="251D1F0B" w14:textId="77777777" w:rsidR="00886ECC" w:rsidRDefault="00886ECC" w:rsidP="00886ECC"/>
    <w:p w14:paraId="33DF712B" w14:textId="5CA84389" w:rsidR="00886ECC" w:rsidRDefault="0098156E">
      <w:r>
        <w:t>Choosing the right membership plugin is crucial because having a better platform means that you have more opportunity for growth. There are plenty of WordPress membership plugins; however, not all of them have the specific features that you might need to create your membership site. Some of the plugins are good for selling subscriptions on a single level, while others provide various membership levels and subscription management features.</w:t>
      </w:r>
      <w:r w:rsidR="003A788C">
        <w:t xml:space="preserve"> </w:t>
      </w:r>
      <w:r>
        <w:t>If you are considering building a membership site in WordPress, here are the five best WordPress membership plugins that can help you to create a paid membership site easily.</w:t>
      </w:r>
    </w:p>
    <w:p w14:paraId="11C123B4" w14:textId="3E33CC17" w:rsidR="00DE3219" w:rsidRDefault="00DE3219"/>
    <w:p w14:paraId="642968B8" w14:textId="58063412" w:rsidR="003A788C" w:rsidRDefault="0098156E">
      <w:r w:rsidRPr="001476EA">
        <w:rPr>
          <w:b/>
        </w:rPr>
        <w:t>MemberPress:</w:t>
      </w:r>
      <w:r>
        <w:t xml:space="preserve"> (</w:t>
      </w:r>
      <w:hyperlink r:id="rId4" w:history="1">
        <w:r w:rsidRPr="00904EDE">
          <w:rPr>
            <w:rStyle w:val="Hyperlink"/>
          </w:rPr>
          <w:t>https://memberpress.com/</w:t>
        </w:r>
      </w:hyperlink>
      <w:r>
        <w:t xml:space="preserve">) </w:t>
      </w:r>
    </w:p>
    <w:p w14:paraId="608B3892" w14:textId="6F0BEC6D" w:rsidR="001476EA" w:rsidRDefault="0098156E">
      <w:r>
        <w:t>One of the most popular WordPress membership site plugins is MemberPress. It is also the simplest to use and, when it comes to features, it's the most robust. MemberPress can automatically setup your pricing, login, account, and thank you pages for your members. It also contains powerful access control, which allows you to restrict access to any of the content on your site.</w:t>
      </w:r>
    </w:p>
    <w:p w14:paraId="3779F627" w14:textId="5CE50704" w:rsidR="001476EA" w:rsidRDefault="001476EA"/>
    <w:p w14:paraId="594AFDEB" w14:textId="5C02E63A" w:rsidR="001476EA" w:rsidRPr="002A41BA" w:rsidRDefault="0098156E">
      <w:r>
        <w:rPr>
          <w:b/>
        </w:rPr>
        <w:t>LearnDash</w:t>
      </w:r>
      <w:r w:rsidR="002A41BA">
        <w:rPr>
          <w:b/>
        </w:rPr>
        <w:t xml:space="preserve"> </w:t>
      </w:r>
      <w:r w:rsidR="002A41BA">
        <w:t>(</w:t>
      </w:r>
      <w:hyperlink r:id="rId5" w:history="1">
        <w:r w:rsidR="002A41BA" w:rsidRPr="00904EDE">
          <w:rPr>
            <w:rStyle w:val="Hyperlink"/>
          </w:rPr>
          <w:t>https://www.learndash.com/</w:t>
        </w:r>
      </w:hyperlink>
      <w:r w:rsidR="002A41BA">
        <w:t xml:space="preserve">) </w:t>
      </w:r>
    </w:p>
    <w:p w14:paraId="067BEE4B" w14:textId="176E064D" w:rsidR="00DE3219" w:rsidRDefault="0098156E">
      <w:r>
        <w:t>LearnDash is an extremely easy to use and flexible WordPress plugin. It is easy to set up and adding content to your site with LearnDash couldn't be easier. It allows you to hide and content and restrict it to different groups of members easily, and comes with a powerful drip content feature that allows you to roll out content to members on a regular basis.</w:t>
      </w:r>
    </w:p>
    <w:p w14:paraId="72F48419" w14:textId="297CA1E7" w:rsidR="008305E1" w:rsidRDefault="008305E1"/>
    <w:p w14:paraId="2D5BE745" w14:textId="399F0B4E" w:rsidR="008305E1" w:rsidRDefault="0098156E">
      <w:r>
        <w:rPr>
          <w:b/>
        </w:rPr>
        <w:t>Teachable</w:t>
      </w:r>
      <w:r>
        <w:t xml:space="preserve"> (</w:t>
      </w:r>
      <w:hyperlink r:id="rId6" w:history="1">
        <w:r w:rsidRPr="008305E1">
          <w:rPr>
            <w:rStyle w:val="Hyperlink"/>
          </w:rPr>
          <w:t>https://teachable.com/)</w:t>
        </w:r>
      </w:hyperlink>
    </w:p>
    <w:p w14:paraId="25818368" w14:textId="0FCB4F14" w:rsidR="008305E1" w:rsidRDefault="0098156E">
      <w:r>
        <w:t>Teachable is an all-inclusive online course builder that includes LMS, membership website, email marketing, discussion form, and analytics all on one dashboard. The only drawback with Teachable is that it isn't available as a plugin for WordPress; instead, you have to integrate it into your WordPress site by adding a subdomain or links.</w:t>
      </w:r>
    </w:p>
    <w:p w14:paraId="05A56179" w14:textId="34992311" w:rsidR="007343AA" w:rsidRDefault="007343AA"/>
    <w:p w14:paraId="71E32148" w14:textId="7C9E36A3" w:rsidR="007343AA" w:rsidRDefault="0098156E">
      <w:r>
        <w:rPr>
          <w:b/>
        </w:rPr>
        <w:t>Restrict Content Pro</w:t>
      </w:r>
      <w:r w:rsidR="00AE51F9">
        <w:t xml:space="preserve"> (</w:t>
      </w:r>
      <w:hyperlink r:id="rId7" w:history="1">
        <w:r w:rsidR="00AE51F9" w:rsidRPr="00AE51F9">
          <w:rPr>
            <w:rStyle w:val="Hyperlink"/>
          </w:rPr>
          <w:t>https://restrictcontentpro.com/)</w:t>
        </w:r>
      </w:hyperlink>
    </w:p>
    <w:p w14:paraId="5CA2FC48" w14:textId="7D061B23" w:rsidR="00AE51F9" w:rsidRDefault="0098156E">
      <w:r>
        <w:t xml:space="preserve">Restrict Content Pro integrates beautifully with the WordPress user interface, which allows you to quickly figure out how to use it on your membership site. Unlike the other membership plugins out there, Restrict </w:t>
      </w:r>
      <w:r>
        <w:lastRenderedPageBreak/>
        <w:t>Content Pro comes with built-in integrations like PayPal, MailChimp, Stripe, and others. It is developer friendly and is one of the easiest to use.</w:t>
      </w:r>
    </w:p>
    <w:p w14:paraId="6E4BF770" w14:textId="736068EA" w:rsidR="00874E4A" w:rsidRDefault="00874E4A"/>
    <w:p w14:paraId="54A5C222" w14:textId="026D1145" w:rsidR="00874E4A" w:rsidRDefault="0098156E">
      <w:r>
        <w:rPr>
          <w:b/>
        </w:rPr>
        <w:t>S2Member</w:t>
      </w:r>
      <w:r>
        <w:t xml:space="preserve"> (</w:t>
      </w:r>
      <w:hyperlink r:id="rId8" w:history="1">
        <w:r w:rsidRPr="00904EDE">
          <w:rPr>
            <w:rStyle w:val="Hyperlink"/>
          </w:rPr>
          <w:t>https://s2member.com/</w:t>
        </w:r>
      </w:hyperlink>
      <w:r>
        <w:t xml:space="preserve">) </w:t>
      </w:r>
    </w:p>
    <w:p w14:paraId="2D3C3E36" w14:textId="6EA0DE41" w:rsidR="001451AD" w:rsidRDefault="0098156E">
      <w:r>
        <w:t xml:space="preserve">A free WordPress membership plugin, S2Member also has a pro version available. </w:t>
      </w:r>
      <w:r w:rsidR="009A1542">
        <w:t>The free version is limited concerning support and features, but it can give you a good starting point. The Pro version comes with content dripping, while the free version supports PayPal.</w:t>
      </w:r>
    </w:p>
    <w:p w14:paraId="2C7B50A3" w14:textId="11D13BC8" w:rsidR="0045266D" w:rsidRDefault="0045266D"/>
    <w:p w14:paraId="22EF34D6" w14:textId="63A50983" w:rsidR="0045266D" w:rsidRPr="001451AD" w:rsidRDefault="0098156E">
      <w:r>
        <w:t xml:space="preserve">While there are many WordPress plugins for your membership site, these are the best ones for beginners to use. Make sure you thoroughly research each plugin option to ensure that you are getting the one that best suits your needs. </w:t>
      </w:r>
    </w:p>
    <w:p w14:paraId="68728A83" w14:textId="77777777" w:rsidR="007343AA" w:rsidRPr="007343AA" w:rsidRDefault="007343AA"/>
    <w:p w14:paraId="36B4A5E0" w14:textId="77777777" w:rsidR="00DE3219" w:rsidRDefault="00DE3219"/>
    <w:sectPr w:rsidR="00DE3219"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ECC"/>
    <w:rsid w:val="00025304"/>
    <w:rsid w:val="000E2A58"/>
    <w:rsid w:val="001451AD"/>
    <w:rsid w:val="001476EA"/>
    <w:rsid w:val="001510B7"/>
    <w:rsid w:val="00211260"/>
    <w:rsid w:val="002A41BA"/>
    <w:rsid w:val="003A788C"/>
    <w:rsid w:val="00404D01"/>
    <w:rsid w:val="0045266D"/>
    <w:rsid w:val="004D7AB1"/>
    <w:rsid w:val="00506033"/>
    <w:rsid w:val="005E158F"/>
    <w:rsid w:val="005F34B3"/>
    <w:rsid w:val="0064063D"/>
    <w:rsid w:val="00660AAD"/>
    <w:rsid w:val="00701D29"/>
    <w:rsid w:val="007343AA"/>
    <w:rsid w:val="0074628F"/>
    <w:rsid w:val="008305E1"/>
    <w:rsid w:val="00874E4A"/>
    <w:rsid w:val="00886ECC"/>
    <w:rsid w:val="008C6586"/>
    <w:rsid w:val="00904EDE"/>
    <w:rsid w:val="009632FB"/>
    <w:rsid w:val="00971A23"/>
    <w:rsid w:val="0098156E"/>
    <w:rsid w:val="009A1542"/>
    <w:rsid w:val="00A33127"/>
    <w:rsid w:val="00A50153"/>
    <w:rsid w:val="00A571F1"/>
    <w:rsid w:val="00AE51F9"/>
    <w:rsid w:val="00B20ECE"/>
    <w:rsid w:val="00BB45BD"/>
    <w:rsid w:val="00DE3219"/>
    <w:rsid w:val="00DF71B6"/>
    <w:rsid w:val="00ED7616"/>
    <w:rsid w:val="00F14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8F757475-BED9-8D43-822A-1AD54318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Hyperlink">
    <w:name w:val="Hyperlink"/>
    <w:basedOn w:val="DefaultParagraphFont"/>
    <w:uiPriority w:val="99"/>
    <w:unhideWhenUsed/>
    <w:rsid w:val="003A788C"/>
    <w:rPr>
      <w:color w:val="0563C1" w:themeColor="hyperlink"/>
      <w:u w:val="single"/>
    </w:rPr>
  </w:style>
  <w:style w:type="character" w:customStyle="1" w:styleId="UnresolvedMention1">
    <w:name w:val="Unresolved Mention1"/>
    <w:basedOn w:val="DefaultParagraphFont"/>
    <w:uiPriority w:val="99"/>
    <w:rsid w:val="003A7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2member.com/" TargetMode="External"/><Relationship Id="rId3" Type="http://schemas.openxmlformats.org/officeDocument/2006/relationships/webSettings" Target="webSettings.xml"/><Relationship Id="rId7" Type="http://schemas.openxmlformats.org/officeDocument/2006/relationships/hyperlink" Target="https://restrictcontentpro.com/?ref=3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eachable.com/?mbsy=mWpQ6&amp;mbsy_source=39581b70-d4af-42b1-b666-e193e9b423a9&amp;utm_source=affiliates&amp;campaignid=31909" TargetMode="External"/><Relationship Id="rId5" Type="http://schemas.openxmlformats.org/officeDocument/2006/relationships/hyperlink" Target="https://www.learndash.com/" TargetMode="External"/><Relationship Id="rId10" Type="http://schemas.openxmlformats.org/officeDocument/2006/relationships/theme" Target="theme/theme1.xml"/><Relationship Id="rId4" Type="http://schemas.openxmlformats.org/officeDocument/2006/relationships/hyperlink" Target="https://memberpress.com/" TargetMode="Externa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489</Words>
  <Characters>2645</Characters>
  <Application>Microsoft Office Word</Application>
  <DocSecurity>0</DocSecurity>
  <Lines>58</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2018-11-18T13:56:00Z</dcterms:created>
  <dcterms:modified xsi:type="dcterms:W3CDTF">2018-11-18T13:57:00Z</dcterms:modified>
  <cp:category/>
</cp:coreProperties>
</file>